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2753F" w:rsidR="00CE792C" w:rsidP="5F916021" w:rsidRDefault="00CE792C" w14:paraId="08C2DC8A" w14:textId="49043455">
      <w:pPr>
        <w:tabs>
          <w:tab w:val="right" w:pos="9638"/>
        </w:tabs>
        <w:spacing w:after="0"/>
        <w:rPr>
          <w:rFonts w:ascii="Arial" w:hAnsi="Arial" w:cs="Arial"/>
          <w:b w:val="1"/>
          <w:bCs w:val="1"/>
          <w:sz w:val="24"/>
          <w:szCs w:val="24"/>
          <w:lang w:eastAsia="ko-KR"/>
        </w:rPr>
      </w:pPr>
      <w:bookmarkStart w:name="_Toc465354250" w:id="0"/>
      <w:r w:rsidRPr="5F916021" w:rsidR="00CE792C">
        <w:rPr>
          <w:rFonts w:ascii="Arial" w:hAnsi="Arial" w:cs="Arial"/>
          <w:b w:val="1"/>
          <w:bCs w:val="1"/>
          <w:sz w:val="24"/>
          <w:szCs w:val="24"/>
        </w:rPr>
        <w:t>SA WG2 Meeting #1</w:t>
      </w:r>
      <w:r w:rsidRPr="5F916021" w:rsidR="00CE792C">
        <w:rPr>
          <w:rFonts w:ascii="Arial" w:hAnsi="Arial" w:cs="Arial"/>
          <w:b w:val="1"/>
          <w:bCs w:val="1"/>
          <w:sz w:val="24"/>
          <w:szCs w:val="24"/>
        </w:rPr>
        <w:t>6</w:t>
      </w:r>
      <w:r w:rsidRPr="5F916021" w:rsidR="001879D6">
        <w:rPr>
          <w:rFonts w:ascii="Arial" w:hAnsi="Arial" w:cs="Arial"/>
          <w:b w:val="1"/>
          <w:bCs w:val="1"/>
          <w:sz w:val="24"/>
          <w:szCs w:val="24"/>
        </w:rPr>
        <w:t>0</w:t>
      </w:r>
      <w:r w:rsidRPr="5F916021" w:rsidR="3D78B447">
        <w:rPr>
          <w:rFonts w:ascii="Arial" w:hAnsi="Arial" w:cs="Arial"/>
          <w:b w:val="1"/>
          <w:bCs w:val="1"/>
          <w:sz w:val="24"/>
          <w:szCs w:val="24"/>
        </w:rPr>
        <w:t>AH-e</w:t>
      </w:r>
      <w:r>
        <w:tab/>
      </w:r>
      <w:r w:rsidRPr="5F916021" w:rsidR="00CE792C">
        <w:rPr>
          <w:rFonts w:ascii="Arial" w:hAnsi="Arial" w:cs="Arial"/>
          <w:b w:val="1"/>
          <w:bCs w:val="1"/>
          <w:sz w:val="24"/>
          <w:szCs w:val="24"/>
        </w:rPr>
        <w:t>S2-</w:t>
      </w:r>
      <w:r w:rsidRPr="5F916021" w:rsidR="00CE792C">
        <w:rPr>
          <w:rFonts w:ascii="Arial" w:hAnsi="Arial" w:cs="Arial"/>
          <w:b w:val="1"/>
          <w:bCs w:val="1"/>
          <w:sz w:val="24"/>
          <w:szCs w:val="24"/>
        </w:rPr>
        <w:t>2</w:t>
      </w:r>
      <w:r w:rsidRPr="5F916021" w:rsidR="00A971ED">
        <w:rPr>
          <w:rFonts w:ascii="Arial" w:hAnsi="Arial" w:cs="Arial"/>
          <w:b w:val="1"/>
          <w:bCs w:val="1"/>
          <w:sz w:val="24"/>
          <w:szCs w:val="24"/>
        </w:rPr>
        <w:t>4</w:t>
      </w:r>
      <w:r w:rsidRPr="5F916021" w:rsidR="5D66D66A">
        <w:rPr>
          <w:rFonts w:ascii="Arial" w:hAnsi="Arial" w:cs="Arial"/>
          <w:b w:val="1"/>
          <w:bCs w:val="1"/>
          <w:sz w:val="24"/>
          <w:szCs w:val="24"/>
        </w:rPr>
        <w:t>01230</w:t>
      </w:r>
    </w:p>
    <w:p w:rsidRPr="0084339E" w:rsidR="0017764C" w:rsidP="5F916021" w:rsidRDefault="00A971ED" w14:paraId="3693419F" w14:textId="44260827">
      <w:pPr>
        <w:pBdr>
          <w:bottom w:val="single" w:color="FF000000" w:sz="6" w:space="0"/>
        </w:pBdr>
        <w:tabs>
          <w:tab w:val="right" w:pos="9638"/>
        </w:tabs>
        <w:rPr>
          <w:rFonts w:ascii="Arial" w:hAnsi="Arial" w:cs="Arial"/>
          <w:b w:val="1"/>
          <w:bCs w:val="1"/>
          <w:sz w:val="24"/>
          <w:szCs w:val="24"/>
        </w:rPr>
      </w:pPr>
      <w:r w:rsidRPr="5F916021" w:rsidR="66BE0992">
        <w:rPr>
          <w:rFonts w:ascii="Arial" w:hAnsi="Arial" w:cs="Arial"/>
          <w:b w:val="1"/>
          <w:bCs w:val="1"/>
          <w:noProof/>
          <w:sz w:val="24"/>
          <w:szCs w:val="24"/>
        </w:rPr>
        <w:t xml:space="preserve">Electronic Meeting, January </w:t>
      </w:r>
      <w:r w:rsidRPr="5F916021" w:rsidR="00A971ED">
        <w:rPr>
          <w:rFonts w:ascii="Arial" w:hAnsi="Arial" w:cs="Arial"/>
          <w:b w:val="1"/>
          <w:bCs w:val="1"/>
          <w:noProof/>
          <w:sz w:val="24"/>
          <w:szCs w:val="24"/>
        </w:rPr>
        <w:t>22</w:t>
      </w:r>
      <w:r w:rsidRPr="5F916021" w:rsidR="00CE792C">
        <w:rPr>
          <w:rFonts w:ascii="Arial" w:hAnsi="Arial" w:cs="Arial"/>
          <w:b w:val="1"/>
          <w:bCs w:val="1"/>
          <w:noProof/>
          <w:sz w:val="24"/>
          <w:szCs w:val="24"/>
        </w:rPr>
        <w:t xml:space="preserve"> - </w:t>
      </w:r>
      <w:r w:rsidRPr="5F916021" w:rsidR="00A971ED">
        <w:rPr>
          <w:rFonts w:ascii="Arial" w:hAnsi="Arial" w:cs="Arial"/>
          <w:b w:val="1"/>
          <w:bCs w:val="1"/>
          <w:noProof/>
          <w:sz w:val="24"/>
          <w:szCs w:val="24"/>
        </w:rPr>
        <w:t>2</w:t>
      </w:r>
      <w:r w:rsidRPr="5F916021" w:rsidR="001879D6">
        <w:rPr>
          <w:rFonts w:ascii="Arial" w:hAnsi="Arial" w:cs="Arial"/>
          <w:b w:val="1"/>
          <w:bCs w:val="1"/>
          <w:noProof/>
          <w:sz w:val="24"/>
          <w:szCs w:val="24"/>
        </w:rPr>
        <w:t>9</w:t>
      </w:r>
      <w:r w:rsidRPr="5F916021" w:rsidR="00CE792C">
        <w:rPr>
          <w:rFonts w:ascii="Arial" w:hAnsi="Arial" w:cs="Arial"/>
          <w:b w:val="1"/>
          <w:bCs w:val="1"/>
          <w:noProof/>
          <w:sz w:val="24"/>
          <w:szCs w:val="24"/>
        </w:rPr>
        <w:t>, 202</w:t>
      </w:r>
      <w:r w:rsidRPr="5F916021" w:rsidR="00A971ED">
        <w:rPr>
          <w:rFonts w:ascii="Arial" w:hAnsi="Arial" w:cs="Arial"/>
          <w:b w:val="1"/>
          <w:bCs w:val="1"/>
          <w:noProof/>
          <w:sz w:val="24"/>
          <w:szCs w:val="24"/>
        </w:rPr>
        <w:t>4</w:t>
      </w:r>
      <w:r w:rsidRPr="5F916021" w:rsidR="00FC3F91">
        <w:rPr>
          <w:rFonts w:ascii="Arial" w:hAnsi="Arial" w:cs="Arial"/>
          <w:b w:val="1"/>
          <w:bCs w:val="1"/>
          <w:noProof/>
          <w:sz w:val="24"/>
          <w:szCs w:val="24"/>
        </w:rPr>
        <w:t xml:space="preserve">                                           </w:t>
      </w:r>
      <w:r>
        <w:tab/>
      </w:r>
      <w:r>
        <w:tab/>
      </w:r>
    </w:p>
    <w:p w:rsidRPr="0084339E" w:rsidR="00404957" w:rsidP="00404957" w:rsidRDefault="0017764C" w14:paraId="4A494009" w14:textId="77777777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Pr="00376E29" w:rsidR="004F7BFC">
        <w:rPr>
          <w:rFonts w:ascii="Arial" w:hAnsi="Arial" w:cs="Arial"/>
          <w:b/>
          <w:lang w:eastAsia="ko-KR"/>
        </w:rPr>
        <w:t>Nokia, Nokia Shanghai Bell</w:t>
      </w:r>
    </w:p>
    <w:p w:rsidRPr="0084339E" w:rsidR="0017764C" w:rsidP="0017764C" w:rsidRDefault="0017764C" w14:paraId="33917F35" w14:textId="77777777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5E6C5A">
        <w:rPr>
          <w:rFonts w:ascii="Arial" w:hAnsi="Arial" w:cs="Arial"/>
          <w:b/>
        </w:rPr>
        <w:t xml:space="preserve">New KI: </w:t>
      </w:r>
      <w:r w:rsidR="00B662B4">
        <w:rPr>
          <w:rFonts w:ascii="Arial" w:hAnsi="Arial" w:cs="Arial"/>
          <w:b/>
        </w:rPr>
        <w:t>WT-</w:t>
      </w:r>
      <w:r w:rsidR="00273778">
        <w:rPr>
          <w:rFonts w:ascii="Arial" w:hAnsi="Arial" w:cs="Arial"/>
          <w:b/>
        </w:rPr>
        <w:t>3</w:t>
      </w:r>
      <w:r w:rsidR="005E6C5A">
        <w:rPr>
          <w:rFonts w:ascii="Arial" w:hAnsi="Arial" w:cs="Arial"/>
          <w:b/>
        </w:rPr>
        <w:t>,</w:t>
      </w:r>
      <w:r w:rsidR="00B662B4">
        <w:rPr>
          <w:rFonts w:ascii="Arial" w:hAnsi="Arial" w:cs="Arial"/>
          <w:b/>
        </w:rPr>
        <w:t xml:space="preserve"> </w:t>
      </w:r>
      <w:r w:rsidR="00273778">
        <w:rPr>
          <w:rFonts w:ascii="Arial" w:hAnsi="Arial" w:cs="Arial"/>
          <w:b/>
        </w:rPr>
        <w:t xml:space="preserve">5G NR </w:t>
      </w:r>
      <w:proofErr w:type="spellStart"/>
      <w:r w:rsidR="00273778">
        <w:rPr>
          <w:rFonts w:ascii="Arial" w:hAnsi="Arial" w:cs="Arial"/>
          <w:b/>
        </w:rPr>
        <w:t>Femto</w:t>
      </w:r>
      <w:proofErr w:type="spellEnd"/>
      <w:r w:rsidR="00273778">
        <w:rPr>
          <w:rFonts w:ascii="Arial" w:hAnsi="Arial" w:cs="Arial"/>
          <w:b/>
        </w:rPr>
        <w:t xml:space="preserve"> a</w:t>
      </w:r>
      <w:r w:rsidRPr="00273778" w:rsidR="00273778">
        <w:rPr>
          <w:rFonts w:ascii="Arial" w:hAnsi="Arial" w:cs="Arial"/>
          <w:b/>
        </w:rPr>
        <w:t>ccess control mechanism</w:t>
      </w:r>
    </w:p>
    <w:p w:rsidRPr="0084339E" w:rsidR="0017764C" w:rsidP="0017764C" w:rsidRDefault="0017764C" w14:paraId="6FC9D404" w14:textId="77777777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</w:r>
      <w:r w:rsidRPr="0084339E">
        <w:rPr>
          <w:rFonts w:ascii="Arial" w:hAnsi="Arial" w:cs="Arial"/>
          <w:b/>
        </w:rPr>
        <w:t>Approval</w:t>
      </w:r>
    </w:p>
    <w:p w:rsidRPr="0084339E" w:rsidR="0017764C" w:rsidP="0017764C" w:rsidRDefault="0017764C" w14:paraId="2CD78D66" w14:textId="2398F544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B662B4">
        <w:rPr>
          <w:rFonts w:ascii="Arial" w:hAnsi="Arial" w:cs="Arial"/>
          <w:b/>
        </w:rPr>
        <w:t>19.</w:t>
      </w:r>
      <w:r w:rsidR="00EA0636">
        <w:rPr>
          <w:rFonts w:ascii="Arial" w:hAnsi="Arial" w:cs="Arial"/>
          <w:b/>
        </w:rPr>
        <w:t>12</w:t>
      </w:r>
    </w:p>
    <w:p w:rsidRPr="0084339E" w:rsidR="0017764C" w:rsidP="0017764C" w:rsidRDefault="0017764C" w14:paraId="645843EA" w14:textId="77777777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</w:r>
      <w:bookmarkStart w:name="_Hlk152668706" w:id="1"/>
      <w:r w:rsidRPr="00A971ED" w:rsidR="00A971ED">
        <w:rPr>
          <w:rFonts w:ascii="Arial" w:hAnsi="Arial" w:cs="Arial"/>
          <w:b/>
        </w:rPr>
        <w:t>FS_5G_Femto</w:t>
      </w:r>
      <w:bookmarkEnd w:id="1"/>
      <w:r w:rsidRPr="0084339E">
        <w:rPr>
          <w:rFonts w:ascii="Arial" w:hAnsi="Arial" w:cs="Arial"/>
          <w:b/>
        </w:rPr>
        <w:t>/ Rel-1</w:t>
      </w:r>
      <w:r w:rsidR="00B662B4">
        <w:rPr>
          <w:rFonts w:ascii="Arial" w:hAnsi="Arial" w:cs="Arial"/>
          <w:b/>
        </w:rPr>
        <w:t>9</w:t>
      </w:r>
    </w:p>
    <w:bookmarkEnd w:id="0"/>
    <w:p w:rsidRPr="0084339E" w:rsidR="0017764C" w:rsidP="0017764C" w:rsidRDefault="0017764C" w14:paraId="29325B40" w14:textId="77777777"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Malgun Gothic" w:cs="Arial"/>
          <w:i/>
          <w:color w:val="000000"/>
          <w:lang w:eastAsia="ja-JP"/>
        </w:rPr>
      </w:pPr>
      <w:r w:rsidRPr="0084339E">
        <w:rPr>
          <w:rFonts w:ascii="Arial" w:hAnsi="Arial" w:eastAsia="Malgun Gothic" w:cs="Arial"/>
          <w:i/>
          <w:color w:val="000000"/>
          <w:lang w:eastAsia="ja-JP"/>
        </w:rPr>
        <w:t xml:space="preserve">Abstract of the contribution: </w:t>
      </w:r>
      <w:bookmarkStart w:name="_Hlk102588365" w:id="2"/>
      <w:r w:rsidRPr="0084339E">
        <w:rPr>
          <w:rFonts w:ascii="Arial" w:hAnsi="Arial" w:cs="Arial"/>
          <w:i/>
        </w:rPr>
        <w:t xml:space="preserve">This paper </w:t>
      </w:r>
      <w:bookmarkEnd w:id="2"/>
      <w:r w:rsidR="00B662B4">
        <w:rPr>
          <w:rFonts w:ascii="Arial" w:hAnsi="Arial" w:cs="Arial"/>
          <w:i/>
        </w:rPr>
        <w:t xml:space="preserve">proposes a new key issue related to Work Task </w:t>
      </w:r>
      <w:r w:rsidR="00273778">
        <w:rPr>
          <w:rFonts w:ascii="Arial" w:hAnsi="Arial" w:cs="Arial"/>
          <w:i/>
        </w:rPr>
        <w:t>3</w:t>
      </w:r>
      <w:r w:rsidRPr="0084339E">
        <w:rPr>
          <w:rFonts w:ascii="Arial" w:hAnsi="Arial" w:cs="Arial"/>
          <w:i/>
        </w:rPr>
        <w:t>.</w:t>
      </w:r>
    </w:p>
    <w:p w:rsidRPr="0084339E" w:rsidR="0017764C" w:rsidP="0017764C" w:rsidRDefault="0017764C" w14:paraId="0BE367AA" w14:textId="77777777">
      <w:pPr>
        <w:keepNext/>
        <w:keepLines/>
        <w:pBdr>
          <w:top w:val="single" w:color="auto" w:sz="12" w:space="3"/>
        </w:pBdr>
        <w:spacing w:before="240"/>
        <w:jc w:val="both"/>
        <w:outlineLvl w:val="0"/>
        <w:rPr>
          <w:rFonts w:ascii="Arial" w:hAnsi="Arial" w:eastAsia="MS Mincho"/>
          <w:sz w:val="32"/>
          <w:szCs w:val="32"/>
        </w:rPr>
      </w:pPr>
      <w:r w:rsidRPr="0084339E">
        <w:rPr>
          <w:rFonts w:ascii="Arial" w:hAnsi="Arial" w:eastAsia="MS Mincho"/>
          <w:sz w:val="32"/>
          <w:szCs w:val="32"/>
        </w:rPr>
        <w:t>1.</w:t>
      </w:r>
      <w:r w:rsidRPr="0084339E">
        <w:rPr>
          <w:rFonts w:ascii="Arial" w:hAnsi="Arial" w:eastAsia="MS Mincho"/>
          <w:sz w:val="32"/>
          <w:szCs w:val="32"/>
        </w:rPr>
        <w:tab/>
      </w:r>
      <w:r w:rsidRPr="0084339E">
        <w:rPr>
          <w:rFonts w:ascii="Arial" w:hAnsi="Arial" w:eastAsia="MS Mincho"/>
          <w:sz w:val="32"/>
          <w:szCs w:val="32"/>
        </w:rPr>
        <w:t xml:space="preserve"> Discussion</w:t>
      </w:r>
    </w:p>
    <w:p w:rsidR="00A25A14" w:rsidP="00A25A14" w:rsidRDefault="00A25A14" w14:paraId="2E0CAE30" w14:textId="79D8E974">
      <w:pPr>
        <w:spacing w:after="0"/>
      </w:pPr>
      <w:r>
        <w:t xml:space="preserve">This contribution proposes a key issue to study </w:t>
      </w:r>
      <w:r w:rsidR="00141ECB">
        <w:t xml:space="preserve">how to </w:t>
      </w:r>
      <w:r w:rsidR="00273778">
        <w:t xml:space="preserve">define 5G NR </w:t>
      </w:r>
      <w:proofErr w:type="spellStart"/>
      <w:r w:rsidR="00273778">
        <w:t>Femto</w:t>
      </w:r>
      <w:proofErr w:type="spellEnd"/>
      <w:r w:rsidR="00273778">
        <w:t xml:space="preserve"> </w:t>
      </w:r>
      <w:r w:rsidRPr="00273778" w:rsidR="00273778">
        <w:t>access control mechanism</w:t>
      </w:r>
      <w:r w:rsidR="00273778">
        <w:t>. The access control mechanism can be</w:t>
      </w:r>
      <w:r w:rsidRPr="00273778" w:rsidR="00273778">
        <w:t xml:space="preserve"> based on the existing CAG concept</w:t>
      </w:r>
      <w:r w:rsidR="00273778">
        <w:t xml:space="preserve"> in a way that a </w:t>
      </w:r>
      <w:r w:rsidRPr="00273778" w:rsidR="00273778">
        <w:t xml:space="preserve">5G NR </w:t>
      </w:r>
      <w:proofErr w:type="spellStart"/>
      <w:r w:rsidRPr="00273778" w:rsidR="00273778">
        <w:t>Femto</w:t>
      </w:r>
      <w:proofErr w:type="spellEnd"/>
      <w:r w:rsidRPr="00273778" w:rsidR="00273778">
        <w:t xml:space="preserve"> owner </w:t>
      </w:r>
      <w:r w:rsidR="00273778">
        <w:t xml:space="preserve">would be </w:t>
      </w:r>
      <w:r w:rsidRPr="00273778" w:rsidR="00273778">
        <w:t>able to control the access.</w:t>
      </w:r>
      <w:r w:rsidR="00141ECB">
        <w:t xml:space="preserve"> </w:t>
      </w:r>
      <w:r w:rsidR="00363732">
        <w:t xml:space="preserve">The key issue is based on work task </w:t>
      </w:r>
      <w:r w:rsidR="00273778">
        <w:t>3</w:t>
      </w:r>
      <w:r w:rsidR="00363732">
        <w:t xml:space="preserve"> of the </w:t>
      </w:r>
      <w:r w:rsidRPr="00141ECB" w:rsidR="00141ECB">
        <w:t>FS_5G_Femto</w:t>
      </w:r>
      <w:r w:rsidR="00363732">
        <w:t xml:space="preserve"> SID (SP-</w:t>
      </w:r>
      <w:r w:rsidRPr="00D23314" w:rsidR="00D23314">
        <w:t xml:space="preserve"> </w:t>
      </w:r>
      <w:r w:rsidR="00D23314">
        <w:t>SP-</w:t>
      </w:r>
      <w:r w:rsidRPr="00541894" w:rsidR="00D23314">
        <w:t>231797</w:t>
      </w:r>
      <w:r w:rsidR="00363732">
        <w:t>).</w:t>
      </w:r>
    </w:p>
    <w:p w:rsidR="00A25A14" w:rsidP="00A25A14" w:rsidRDefault="00A25A14" w14:paraId="37834194" w14:textId="77777777">
      <w:pPr>
        <w:spacing w:after="0"/>
      </w:pPr>
    </w:p>
    <w:p w:rsidRPr="00141ECB" w:rsidR="0070458A" w:rsidP="00141ECB" w:rsidRDefault="00273778" w14:paraId="417791F3" w14:textId="77777777">
      <w:pPr>
        <w:spacing w:after="0"/>
        <w:ind w:left="284"/>
        <w:rPr>
          <w:i/>
          <w:iCs/>
          <w:highlight w:val="cyan"/>
        </w:rPr>
      </w:pPr>
      <w:r w:rsidRPr="00273778">
        <w:rPr>
          <w:i/>
          <w:iCs/>
        </w:rPr>
        <w:t>WT#3: Study whether and how to support enabling the provisioning of subscribers allowed to access CAG cell and to manage access control by the CAG owner or an authorized administrator</w:t>
      </w:r>
      <w:r w:rsidRPr="00141ECB" w:rsidR="00141ECB">
        <w:rPr>
          <w:i/>
          <w:iCs/>
        </w:rPr>
        <w:t>.</w:t>
      </w:r>
    </w:p>
    <w:p w:rsidRPr="0084339E" w:rsidR="0017764C" w:rsidP="0017764C" w:rsidRDefault="0017764C" w14:paraId="2326E02F" w14:textId="77777777">
      <w:pPr>
        <w:keepNext/>
        <w:keepLines/>
        <w:pBdr>
          <w:top w:val="single" w:color="auto" w:sz="12" w:space="3"/>
        </w:pBdr>
        <w:spacing w:before="240"/>
        <w:jc w:val="both"/>
        <w:outlineLvl w:val="0"/>
        <w:rPr>
          <w:rFonts w:ascii="Arial" w:hAnsi="Arial" w:eastAsia="MS Mincho"/>
          <w:sz w:val="32"/>
          <w:szCs w:val="32"/>
        </w:rPr>
      </w:pPr>
      <w:r w:rsidRPr="00A55A51">
        <w:rPr>
          <w:rFonts w:ascii="Arial" w:hAnsi="Arial" w:eastAsia="MS Mincho"/>
          <w:sz w:val="32"/>
          <w:szCs w:val="32"/>
        </w:rPr>
        <w:t>2. Proposals</w:t>
      </w:r>
    </w:p>
    <w:p w:rsidR="0017764C" w:rsidP="0017764C" w:rsidRDefault="0017764C" w14:paraId="25733ACD" w14:textId="3F395751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</w:t>
      </w:r>
      <w:r w:rsidR="00141ECB">
        <w:rPr>
          <w:lang w:eastAsia="zh-CN"/>
        </w:rPr>
        <w:t xml:space="preserve"> </w:t>
      </w:r>
      <w:r w:rsidRPr="0084339E">
        <w:rPr>
          <w:lang w:eastAsia="zh-CN"/>
        </w:rPr>
        <w:t>23</w:t>
      </w:r>
      <w:r w:rsidRPr="00D23314">
        <w:rPr>
          <w:lang w:eastAsia="zh-CN"/>
        </w:rPr>
        <w:t>.700-</w:t>
      </w:r>
      <w:r w:rsidRPr="00D23314" w:rsidR="00E60F84">
        <w:rPr>
          <w:lang w:eastAsia="zh-CN"/>
        </w:rPr>
        <w:t>45</w:t>
      </w:r>
      <w:r w:rsidRPr="00D23314">
        <w:rPr>
          <w:lang w:eastAsia="zh-CN"/>
        </w:rPr>
        <w:t xml:space="preserve"> v0.</w:t>
      </w:r>
      <w:r w:rsidRPr="00D23314" w:rsidR="00D23314">
        <w:rPr>
          <w:lang w:eastAsia="zh-CN"/>
        </w:rPr>
        <w:t>0</w:t>
      </w:r>
      <w:r w:rsidRPr="00D23314">
        <w:rPr>
          <w:lang w:eastAsia="zh-CN"/>
        </w:rPr>
        <w:t>.0</w:t>
      </w:r>
      <w:r w:rsidRPr="0084339E">
        <w:rPr>
          <w:lang w:eastAsia="zh-CN"/>
        </w:rPr>
        <w:t xml:space="preserve">.   </w:t>
      </w:r>
    </w:p>
    <w:p w:rsidRPr="0084339E" w:rsidR="001879D6" w:rsidP="0017764C" w:rsidRDefault="001879D6" w14:paraId="50A38823" w14:textId="77777777">
      <w:pPr>
        <w:ind w:left="1170" w:hanging="1170"/>
        <w:rPr>
          <w:lang w:eastAsia="zh-CN"/>
        </w:rPr>
      </w:pPr>
    </w:p>
    <w:p w:rsidRPr="00512412" w:rsidR="001879D6" w:rsidP="001879D6" w:rsidRDefault="001879D6" w14:paraId="2CAA935D" w14:textId="77777777">
      <w:pPr>
        <w:pStyle w:val="Style1"/>
        <w:rPr>
          <w:lang w:eastAsia="zh-CN"/>
        </w:rPr>
      </w:pPr>
      <w:bookmarkStart w:name="_Toc536546762" w:id="3"/>
      <w:bookmarkStart w:name="_Toc500949097" w:id="4"/>
      <w:bookmarkStart w:name="_Toc92875660" w:id="5"/>
      <w:bookmarkStart w:name="_Toc93070684" w:id="6"/>
      <w:bookmarkStart w:name="_Toc97526925" w:id="7"/>
      <w:r>
        <w:t>START OF CHANGES (ALL NEW TEXT)</w:t>
      </w:r>
    </w:p>
    <w:p w:rsidRPr="00BC49C2" w:rsidR="000E4E66" w:rsidP="000E4E66" w:rsidRDefault="000E4E66" w14:paraId="26E418CD" w14:textId="77777777">
      <w:pPr>
        <w:pStyle w:val="Heading2"/>
      </w:pPr>
      <w:bookmarkStart w:name="_Toc97526903" w:id="8"/>
      <w:bookmarkStart w:name="_Toc101526055" w:id="9"/>
      <w:bookmarkStart w:name="_Toc104882745" w:id="10"/>
      <w:bookmarkStart w:name="_Toc113425893" w:id="11"/>
      <w:bookmarkStart w:name="_Toc117496320" w:id="12"/>
      <w:bookmarkStart w:name="_Toc122517542" w:id="13"/>
      <w:r>
        <w:t>5</w:t>
      </w:r>
      <w:r w:rsidRPr="00BC49C2">
        <w:t>.</w:t>
      </w:r>
      <w:r w:rsidR="00273778">
        <w:t>y</w:t>
      </w:r>
      <w:r w:rsidRPr="00BC49C2">
        <w:tab/>
      </w:r>
      <w:r w:rsidRPr="00BC49C2">
        <w:t>Key Issue #</w:t>
      </w:r>
      <w:r w:rsidR="00273778">
        <w:t>Y</w:t>
      </w:r>
      <w:r w:rsidRPr="00BC49C2">
        <w:t xml:space="preserve">: </w:t>
      </w:r>
      <w:bookmarkStart w:name="_Toc22214905" w:id="14"/>
      <w:bookmarkStart w:name="_Toc23254038" w:id="15"/>
      <w:bookmarkEnd w:id="8"/>
      <w:bookmarkEnd w:id="9"/>
      <w:bookmarkEnd w:id="10"/>
      <w:bookmarkEnd w:id="11"/>
      <w:bookmarkEnd w:id="12"/>
      <w:bookmarkEnd w:id="13"/>
      <w:r w:rsidR="00273778">
        <w:t xml:space="preserve">5G NR </w:t>
      </w:r>
      <w:proofErr w:type="spellStart"/>
      <w:r w:rsidR="00273778">
        <w:t>Femto</w:t>
      </w:r>
      <w:proofErr w:type="spellEnd"/>
      <w:r w:rsidR="00273778">
        <w:t xml:space="preserve"> access control mechanism</w:t>
      </w:r>
    </w:p>
    <w:p w:rsidRPr="00BC49C2" w:rsidR="000E4E66" w:rsidP="000E4E66" w:rsidRDefault="000E4E66" w14:paraId="179824ED" w14:textId="77777777">
      <w:pPr>
        <w:pStyle w:val="Heading3"/>
        <w:rPr>
          <w:lang w:eastAsia="ko-KR"/>
        </w:rPr>
      </w:pPr>
      <w:bookmarkStart w:name="_Toc97526904" w:id="16"/>
      <w:bookmarkStart w:name="_Toc101526056" w:id="17"/>
      <w:bookmarkStart w:name="_Toc104882746" w:id="18"/>
      <w:bookmarkStart w:name="_Toc113425894" w:id="19"/>
      <w:bookmarkStart w:name="_Toc117496321" w:id="20"/>
      <w:bookmarkStart w:name="_Toc122517543" w:id="21"/>
      <w:r>
        <w:rPr>
          <w:lang w:eastAsia="ko-KR"/>
        </w:rPr>
        <w:t>5</w:t>
      </w:r>
      <w:r w:rsidRPr="00BC49C2">
        <w:rPr>
          <w:lang w:eastAsia="ko-KR"/>
        </w:rPr>
        <w:t>.</w:t>
      </w:r>
      <w:proofErr w:type="gramStart"/>
      <w:r w:rsidR="00273778">
        <w:rPr>
          <w:lang w:eastAsia="ko-KR"/>
        </w:rPr>
        <w:t>y</w:t>
      </w:r>
      <w:r w:rsidRPr="00BC49C2">
        <w:rPr>
          <w:lang w:eastAsia="ko-KR"/>
        </w:rPr>
        <w:t>.</w:t>
      </w:r>
      <w:r w:rsidR="00273778">
        <w:rPr>
          <w:lang w:eastAsia="ko-KR"/>
        </w:rPr>
        <w:t>z</w:t>
      </w:r>
      <w:proofErr w:type="gramEnd"/>
      <w:r w:rsidRPr="00BC49C2">
        <w:rPr>
          <w:lang w:eastAsia="ko-KR"/>
        </w:rPr>
        <w:tab/>
      </w:r>
      <w:r w:rsidRPr="00BC49C2">
        <w:rPr>
          <w:lang w:eastAsia="ko-KR"/>
        </w:rPr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141ECB" w:rsidP="00141ECB" w:rsidRDefault="00141ECB" w14:paraId="42CD5145" w14:textId="0D7A41D4">
      <w:pPr>
        <w:rPr>
          <w:lang w:eastAsia="zh-CN"/>
        </w:rPr>
      </w:pPr>
      <w:r>
        <w:rPr>
          <w:lang w:eastAsia="zh-CN"/>
        </w:rPr>
        <w:t xml:space="preserve">This key issue proposes to study </w:t>
      </w:r>
      <w:r w:rsidR="00273778">
        <w:rPr>
          <w:lang w:eastAsia="zh-CN"/>
        </w:rPr>
        <w:t xml:space="preserve">5G NR </w:t>
      </w:r>
      <w:proofErr w:type="spellStart"/>
      <w:r w:rsidR="00273778">
        <w:rPr>
          <w:lang w:eastAsia="zh-CN"/>
        </w:rPr>
        <w:t>Femto</w:t>
      </w:r>
      <w:proofErr w:type="spellEnd"/>
      <w:r w:rsidR="00273778">
        <w:rPr>
          <w:lang w:eastAsia="zh-CN"/>
        </w:rPr>
        <w:t xml:space="preserve"> access control </w:t>
      </w:r>
      <w:r w:rsidR="00F85523">
        <w:rPr>
          <w:lang w:eastAsia="zh-CN"/>
        </w:rPr>
        <w:t>in the home and visited network</w:t>
      </w:r>
      <w:r>
        <w:rPr>
          <w:lang w:eastAsia="zh-CN"/>
        </w:rPr>
        <w:t>. The key issue includes the following aspects:</w:t>
      </w:r>
    </w:p>
    <w:p w:rsidR="00141ECB" w:rsidP="00273778" w:rsidRDefault="00273778" w14:paraId="59B38E3F" w14:textId="6CDA345F">
      <w:pPr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Whether and how to support provisioning subscribers allowed to access </w:t>
      </w:r>
      <w:r w:rsidR="00F85523">
        <w:rPr>
          <w:lang w:eastAsia="zh-CN"/>
        </w:rPr>
        <w:t xml:space="preserve">a </w:t>
      </w:r>
      <w:r>
        <w:rPr>
          <w:lang w:eastAsia="zh-CN"/>
        </w:rPr>
        <w:t>CAG cell</w:t>
      </w:r>
      <w:r w:rsidR="00F85523">
        <w:rPr>
          <w:lang w:eastAsia="zh-CN"/>
        </w:rPr>
        <w:t xml:space="preserve"> in the home and visited network</w:t>
      </w:r>
      <w:r>
        <w:rPr>
          <w:lang w:eastAsia="zh-CN"/>
        </w:rPr>
        <w:t>.</w:t>
      </w:r>
    </w:p>
    <w:p w:rsidR="00FB438F" w:rsidP="00FB438F" w:rsidRDefault="00141ECB" w14:paraId="27AD2242" w14:textId="6FB3E30F">
      <w:pPr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How to </w:t>
      </w:r>
      <w:r w:rsidR="00F85523">
        <w:rPr>
          <w:lang w:eastAsia="zh-CN"/>
        </w:rPr>
        <w:t xml:space="preserve">manage </w:t>
      </w:r>
      <w:r w:rsidR="00273778">
        <w:rPr>
          <w:lang w:eastAsia="zh-CN"/>
        </w:rPr>
        <w:t xml:space="preserve">access control </w:t>
      </w:r>
      <w:r w:rsidR="00F85523">
        <w:rPr>
          <w:lang w:eastAsia="zh-CN"/>
        </w:rPr>
        <w:t xml:space="preserve">for 5G </w:t>
      </w:r>
      <w:proofErr w:type="spellStart"/>
      <w:r w:rsidR="00F85523">
        <w:rPr>
          <w:lang w:eastAsia="zh-CN"/>
        </w:rPr>
        <w:t>Femto</w:t>
      </w:r>
      <w:proofErr w:type="spellEnd"/>
      <w:r w:rsidR="00F85523">
        <w:rPr>
          <w:lang w:eastAsia="zh-CN"/>
        </w:rPr>
        <w:t xml:space="preserve"> cells:</w:t>
      </w:r>
    </w:p>
    <w:p w:rsidR="00FB438F" w:rsidP="00FB438F" w:rsidRDefault="00141ECB" w14:paraId="64D6DF51" w14:textId="77777777">
      <w:pPr>
        <w:numPr>
          <w:ilvl w:val="1"/>
          <w:numId w:val="31"/>
        </w:numPr>
        <w:ind w:left="1134"/>
        <w:rPr>
          <w:lang w:eastAsia="zh-CN"/>
        </w:rPr>
      </w:pPr>
      <w:r>
        <w:rPr>
          <w:lang w:eastAsia="zh-CN"/>
        </w:rPr>
        <w:t xml:space="preserve">How </w:t>
      </w:r>
      <w:r w:rsidR="00273778">
        <w:rPr>
          <w:lang w:eastAsia="zh-CN"/>
        </w:rPr>
        <w:t xml:space="preserve">a 5G </w:t>
      </w:r>
      <w:proofErr w:type="spellStart"/>
      <w:r w:rsidR="00273778">
        <w:rPr>
          <w:lang w:eastAsia="zh-CN"/>
        </w:rPr>
        <w:t>Femto</w:t>
      </w:r>
      <w:proofErr w:type="spellEnd"/>
      <w:r w:rsidR="00273778">
        <w:rPr>
          <w:lang w:eastAsia="zh-CN"/>
        </w:rPr>
        <w:t xml:space="preserve"> owner can manage access control</w:t>
      </w:r>
      <w:r w:rsidR="00F85523">
        <w:rPr>
          <w:lang w:eastAsia="zh-CN"/>
        </w:rPr>
        <w:t>.</w:t>
      </w:r>
    </w:p>
    <w:p w:rsidR="00273778" w:rsidP="00FB438F" w:rsidRDefault="00273778" w14:paraId="4C41139F" w14:textId="54BCAA1C">
      <w:pPr>
        <w:numPr>
          <w:ilvl w:val="1"/>
          <w:numId w:val="31"/>
        </w:numPr>
        <w:ind w:left="1134"/>
        <w:rPr>
          <w:lang w:eastAsia="zh-CN"/>
        </w:rPr>
      </w:pPr>
      <w:r>
        <w:rPr>
          <w:lang w:eastAsia="zh-CN"/>
        </w:rPr>
        <w:t>How an authorized administrator</w:t>
      </w:r>
      <w:r w:rsidR="004F30FA">
        <w:rPr>
          <w:lang w:eastAsia="zh-CN"/>
        </w:rPr>
        <w:t>/3</w:t>
      </w:r>
      <w:r w:rsidRPr="00FB438F" w:rsidR="004F30FA">
        <w:rPr>
          <w:vertAlign w:val="superscript"/>
          <w:lang w:eastAsia="zh-CN"/>
        </w:rPr>
        <w:t>rd</w:t>
      </w:r>
      <w:r w:rsidR="004F30FA">
        <w:rPr>
          <w:lang w:eastAsia="zh-CN"/>
        </w:rPr>
        <w:t xml:space="preserve"> party</w:t>
      </w:r>
      <w:r>
        <w:rPr>
          <w:lang w:eastAsia="zh-CN"/>
        </w:rPr>
        <w:t xml:space="preserve"> can manage access control</w:t>
      </w:r>
      <w:r w:rsidR="00F85523">
        <w:rPr>
          <w:lang w:eastAsia="zh-CN"/>
        </w:rPr>
        <w:t>.</w:t>
      </w:r>
    </w:p>
    <w:p w:rsidR="000E4E66" w:rsidP="000E4E66" w:rsidRDefault="000E4E66" w14:paraId="779A8C81" w14:textId="77777777">
      <w:pPr>
        <w:spacing w:after="0"/>
        <w:rPr>
          <w:rFonts w:eastAsia="DengXian"/>
          <w:u w:val="single"/>
        </w:rPr>
      </w:pPr>
    </w:p>
    <w:p w:rsidR="000E4E66" w:rsidP="000E4E66" w:rsidRDefault="000E4E66" w14:paraId="7F0D3795" w14:textId="77777777">
      <w:pPr>
        <w:pStyle w:val="NO"/>
      </w:pPr>
      <w:r w:rsidRPr="0047313F">
        <w:t>NOTE:</w:t>
      </w:r>
      <w:r w:rsidRPr="0047313F">
        <w:tab/>
      </w:r>
      <w:r w:rsidRPr="0047313F">
        <w:t xml:space="preserve">This Key </w:t>
      </w:r>
      <w:r>
        <w:t>I</w:t>
      </w:r>
      <w:r w:rsidRPr="0047313F">
        <w:t xml:space="preserve">ssue </w:t>
      </w:r>
      <w:r w:rsidR="004F30FA">
        <w:t>requires coordination with SA3 to define the o</w:t>
      </w:r>
      <w:r w:rsidRPr="004F30FA" w:rsidR="004F30FA">
        <w:t xml:space="preserve">wnership of the 5G NR </w:t>
      </w:r>
      <w:proofErr w:type="spellStart"/>
      <w:r w:rsidRPr="004F30FA" w:rsidR="004F30FA">
        <w:t>Femto</w:t>
      </w:r>
      <w:proofErr w:type="spellEnd"/>
      <w:r w:rsidRPr="004F30FA" w:rsidR="004F30FA">
        <w:t xml:space="preserve"> (or CAG or both) concept</w:t>
      </w:r>
      <w:r w:rsidRPr="00A971ED" w:rsidR="00A971ED">
        <w:t>.</w:t>
      </w:r>
    </w:p>
    <w:p w:rsidRPr="001879D6" w:rsidR="0017764C" w:rsidP="001879D6" w:rsidRDefault="001879D6" w14:paraId="391A3FBF" w14:textId="77777777"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3"/>
      <w:bookmarkEnd w:id="4"/>
      <w:bookmarkEnd w:id="5"/>
      <w:bookmarkEnd w:id="6"/>
      <w:bookmarkEnd w:id="7"/>
    </w:p>
    <w:sectPr w:rsidRPr="001879D6" w:rsidR="0017764C" w:rsidSect="00DF3FAC">
      <w:headerReference w:type="default" r:id="rId13"/>
      <w:footerReference w:type="default" r:id="rId14"/>
      <w:footnotePr>
        <w:numRestart w:val="eachSect"/>
      </w:footnotePr>
      <w:pgSz w:w="11907" w:h="16840" w:orient="portrait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E4A9D" w:rsidRDefault="007E4A9D" w14:paraId="167422A3" w14:textId="77777777">
      <w:r>
        <w:separator/>
      </w:r>
    </w:p>
  </w:endnote>
  <w:endnote w:type="continuationSeparator" w:id="0">
    <w:p w:rsidR="007E4A9D" w:rsidRDefault="007E4A9D" w14:paraId="39502B95" w14:textId="77777777">
      <w:r>
        <w:continuationSeparator/>
      </w:r>
    </w:p>
  </w:endnote>
  <w:endnote w:type="continuationNotice" w:id="1">
    <w:p w:rsidR="007E4A9D" w:rsidRDefault="007E4A9D" w14:paraId="72DF9717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4F7E" w:rsidRDefault="00F84F7E" w14:paraId="0E9F5902" w14:textId="777777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E4A9D" w:rsidRDefault="007E4A9D" w14:paraId="2C7C54BD" w14:textId="77777777">
      <w:r>
        <w:separator/>
      </w:r>
    </w:p>
  </w:footnote>
  <w:footnote w:type="continuationSeparator" w:id="0">
    <w:p w:rsidR="007E4A9D" w:rsidRDefault="007E4A9D" w14:paraId="789DF769" w14:textId="77777777">
      <w:r>
        <w:continuationSeparator/>
      </w:r>
    </w:p>
  </w:footnote>
  <w:footnote w:type="continuationNotice" w:id="1">
    <w:p w:rsidR="007E4A9D" w:rsidRDefault="007E4A9D" w14:paraId="54DA22D2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4F7E" w:rsidP="00DF3FAC" w:rsidRDefault="00F84F7E" w14:paraId="38B0489A" w14:textId="77777777">
    <w:pPr>
      <w:framePr w:w="2851" w:h="244" w:wrap="around" w:hAnchor="page" w:vAnchor="text" w:x="1156" w:y="-1" w:hRule="exact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84F7E" w:rsidP="00DF3FAC" w:rsidRDefault="00F84F7E" w14:paraId="5DDE0D17" w14:textId="77777777">
    <w:pPr>
      <w:framePr w:w="946" w:h="272" w:wrap="around" w:hAnchor="margin" w:vAnchor="text" w:xAlign="center" w:y="-1" w:hRule="exact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Pr="00DF3FAC" w:rsidR="00F84F7E" w:rsidP="00DF3FAC" w:rsidRDefault="00F84F7E" w14:paraId="2AA920B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="2062" w:leftChars="1000" w:hanging="360" w:hangingChars="20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="1637" w:leftChars="800" w:hanging="360" w:hangingChars="20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="1212" w:leftChars="600" w:hanging="360" w:hangingChars="20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Batang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hint="default" w:ascii="Times New Roman" w:hAnsi="Times New Roman" w:eastAsia="Batang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Batang" w:cs="Times New Roman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hint="default" w:ascii="Arial" w:hAnsi="Arial" w:eastAsia="Arial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Batang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hint="default" w:ascii="Times New Roman" w:hAnsi="Times New Roman" w:eastAsia="Batang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hint="default" w:ascii="Wingdings" w:hAnsi="Wingdings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Batang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hint="default" w:ascii="Times New Roman" w:hAnsi="Times New Roman" w:eastAsia="Batang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hint="default" w:ascii="Calibri" w:hAnsi="Calibri" w:eastAsia="Malgun Gothic" w:cs="Times New Roman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hint="default" w:ascii="Arial" w:hAnsi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Batang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hint="default" w:ascii="Wingdings" w:hAnsi="Wingdings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ZapfDingbats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ZapfDingbats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ZapfDingbats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511334197">
    <w:abstractNumId w:val="30"/>
  </w:num>
  <w:num w:numId="2" w16cid:durableId="861551647">
    <w:abstractNumId w:val="6"/>
  </w:num>
  <w:num w:numId="3" w16cid:durableId="964390288">
    <w:abstractNumId w:val="2"/>
  </w:num>
  <w:num w:numId="4" w16cid:durableId="1903981317">
    <w:abstractNumId w:val="1"/>
  </w:num>
  <w:num w:numId="5" w16cid:durableId="1619919374">
    <w:abstractNumId w:val="0"/>
  </w:num>
  <w:num w:numId="6" w16cid:durableId="335501893">
    <w:abstractNumId w:val="21"/>
  </w:num>
  <w:num w:numId="7" w16cid:durableId="1172451967">
    <w:abstractNumId w:val="22"/>
  </w:num>
  <w:num w:numId="8" w16cid:durableId="1806044096">
    <w:abstractNumId w:val="20"/>
  </w:num>
  <w:num w:numId="9" w16cid:durableId="1818960253">
    <w:abstractNumId w:val="12"/>
  </w:num>
  <w:num w:numId="10" w16cid:durableId="1849441528">
    <w:abstractNumId w:val="28"/>
  </w:num>
  <w:num w:numId="11" w16cid:durableId="973562553">
    <w:abstractNumId w:val="29"/>
  </w:num>
  <w:num w:numId="12" w16cid:durableId="664669306">
    <w:abstractNumId w:val="23"/>
  </w:num>
  <w:num w:numId="13" w16cid:durableId="1527523306">
    <w:abstractNumId w:val="8"/>
  </w:num>
  <w:num w:numId="14" w16cid:durableId="91047420">
    <w:abstractNumId w:val="16"/>
  </w:num>
  <w:num w:numId="15" w16cid:durableId="434832226">
    <w:abstractNumId w:val="13"/>
  </w:num>
  <w:num w:numId="16" w16cid:durableId="83890528">
    <w:abstractNumId w:val="4"/>
  </w:num>
  <w:num w:numId="17" w16cid:durableId="817960806">
    <w:abstractNumId w:val="9"/>
  </w:num>
  <w:num w:numId="18" w16cid:durableId="1366056360">
    <w:abstractNumId w:val="19"/>
  </w:num>
  <w:num w:numId="19" w16cid:durableId="894321234">
    <w:abstractNumId w:val="25"/>
  </w:num>
  <w:num w:numId="20" w16cid:durableId="107627547">
    <w:abstractNumId w:val="27"/>
  </w:num>
  <w:num w:numId="21" w16cid:durableId="149061223">
    <w:abstractNumId w:val="15"/>
  </w:num>
  <w:num w:numId="22" w16cid:durableId="2070764335">
    <w:abstractNumId w:val="11"/>
  </w:num>
  <w:num w:numId="23" w16cid:durableId="1801261383">
    <w:abstractNumId w:val="24"/>
  </w:num>
  <w:num w:numId="24" w16cid:durableId="75834326">
    <w:abstractNumId w:val="14"/>
  </w:num>
  <w:num w:numId="25" w16cid:durableId="22095687">
    <w:abstractNumId w:val="10"/>
  </w:num>
  <w:num w:numId="26" w16cid:durableId="116917309">
    <w:abstractNumId w:val="18"/>
  </w:num>
  <w:num w:numId="27" w16cid:durableId="1095714501">
    <w:abstractNumId w:val="17"/>
  </w:num>
  <w:num w:numId="28" w16cid:durableId="1074006709">
    <w:abstractNumId w:val="26"/>
  </w:num>
  <w:num w:numId="29" w16cid:durableId="2073120365">
    <w:abstractNumId w:val="5"/>
  </w:num>
  <w:num w:numId="30" w16cid:durableId="1802308916">
    <w:abstractNumId w:val="3"/>
  </w:num>
  <w:num w:numId="31" w16cid:durableId="1225406231">
    <w:abstractNumId w:val="7"/>
  </w:num>
  <w:num w:numId="32" w16cid:durableId="91047420">
    <w:abstractNumId w:val="1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printFractionalCharacterWidth/>
  <w:embedSystemFonts/>
  <w:attachedTemplate r:id="rId1"/>
  <w:trackRevisions w:val="false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3C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5A87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3778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18A1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2E6A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1CB1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C2B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7F1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5FCD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1CD6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1693"/>
    <w:rsid w:val="00451F22"/>
    <w:rsid w:val="00452916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4F67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0FA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4F7CAA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3AAF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48D3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4A9D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5908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19EF"/>
    <w:rsid w:val="00872840"/>
    <w:rsid w:val="00872C7F"/>
    <w:rsid w:val="00872F41"/>
    <w:rsid w:val="0087387A"/>
    <w:rsid w:val="008738A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939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98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13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28BA"/>
    <w:rsid w:val="00AB3173"/>
    <w:rsid w:val="00AB3FB0"/>
    <w:rsid w:val="00AB4A72"/>
    <w:rsid w:val="00AB4F93"/>
    <w:rsid w:val="00AB5654"/>
    <w:rsid w:val="00AB5BBC"/>
    <w:rsid w:val="00AB780A"/>
    <w:rsid w:val="00AB7D02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0B0A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30C4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446D"/>
    <w:rsid w:val="00B558A7"/>
    <w:rsid w:val="00B55F8F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09C"/>
    <w:rsid w:val="00BE4472"/>
    <w:rsid w:val="00BE5F19"/>
    <w:rsid w:val="00BE6CFD"/>
    <w:rsid w:val="00BE7830"/>
    <w:rsid w:val="00BF23B7"/>
    <w:rsid w:val="00BF385C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18D5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314"/>
    <w:rsid w:val="00D23CBE"/>
    <w:rsid w:val="00D242C5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CBB"/>
    <w:rsid w:val="00D718D6"/>
    <w:rsid w:val="00D71EA4"/>
    <w:rsid w:val="00D721B3"/>
    <w:rsid w:val="00D721D2"/>
    <w:rsid w:val="00D73097"/>
    <w:rsid w:val="00D7376A"/>
    <w:rsid w:val="00D73CE5"/>
    <w:rsid w:val="00D7427C"/>
    <w:rsid w:val="00D74320"/>
    <w:rsid w:val="00D74466"/>
    <w:rsid w:val="00D74A0C"/>
    <w:rsid w:val="00D752D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A16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5B6E"/>
    <w:rsid w:val="00E56984"/>
    <w:rsid w:val="00E5720D"/>
    <w:rsid w:val="00E60F84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36"/>
    <w:rsid w:val="00EA06F5"/>
    <w:rsid w:val="00EA1B77"/>
    <w:rsid w:val="00EA1B7F"/>
    <w:rsid w:val="00EA1CFA"/>
    <w:rsid w:val="00EA2F70"/>
    <w:rsid w:val="00EA3777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67F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2999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6ED3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5523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38F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086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6290"/>
    <w:rsid w:val="00FF7321"/>
    <w:rsid w:val="00FF78C6"/>
    <w:rsid w:val="00FF796B"/>
    <w:rsid w:val="00FF7A8A"/>
    <w:rsid w:val="00FF7D3B"/>
    <w:rsid w:val="3D78B447"/>
    <w:rsid w:val="5D66D66A"/>
    <w:rsid w:val="5F916021"/>
    <w:rsid w:val="66BE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6A2D1"/>
  <w15:chartTrackingRefBased/>
  <w15:docId w15:val="{36533859-2017-4B7A-8811-A1209B62E91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Batang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color="auto" w:sz="0" w:space="0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Heading2Char" w:customStyle="1">
    <w:name w:val="Heading 2 Char"/>
    <w:link w:val="Heading2"/>
    <w:rPr>
      <w:rFonts w:ascii="Arial" w:hAnsi="Arial"/>
      <w:sz w:val="32"/>
      <w:lang w:val="en-GB"/>
    </w:rPr>
  </w:style>
  <w:style w:type="character" w:styleId="Heading3Char" w:customStyle="1">
    <w:name w:val="Heading 3 Char"/>
    <w:link w:val="Heading3"/>
    <w:rPr>
      <w:rFonts w:ascii="Arial" w:hAnsi="Arial"/>
      <w:sz w:val="28"/>
      <w:lang w:val="en-GB"/>
    </w:rPr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erChar" w:customStyle="1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styleId="NOZchn" w:customStyle="1">
    <w:name w:val="NO Zchn"/>
    <w:link w:val="NO"/>
    <w:rPr>
      <w:lang w:val="en-GB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TAH" w:customStyle="1">
    <w:name w:val="TAH"/>
    <w:basedOn w:val="TAC"/>
    <w:link w:val="TAHCar"/>
    <w:rPr>
      <w:b/>
    </w:rPr>
  </w:style>
  <w:style w:type="paragraph" w:styleId="TAC" w:customStyle="1">
    <w:name w:val="TAC"/>
    <w:basedOn w:val="TAL"/>
    <w:link w:val="TACChar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styleId="EX" w:customStyle="1">
    <w:name w:val="EX"/>
    <w:basedOn w:val="Normal"/>
    <w:link w:val="EXChar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List"/>
    <w:link w:val="B1Char"/>
    <w:qFormat/>
    <w:rPr>
      <w:lang w:eastAsia="x-none"/>
    </w:rPr>
  </w:style>
  <w:style w:type="character" w:styleId="B1Char" w:customStyle="1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styleId="ListBullet2Char" w:customStyle="1">
    <w:name w:val="List Bullet 2 Char"/>
    <w:link w:val="ListBullet2"/>
    <w:locked/>
    <w:rPr>
      <w:lang w:val="en-GB" w:eastAsia="en-US"/>
    </w:rPr>
  </w:style>
  <w:style w:type="paragraph" w:styleId="EditorsNote" w:customStyle="1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styleId="EditorsNoteChar" w:customStyle="1">
    <w:name w:val="Editor's Note Char"/>
    <w:aliases w:val="EN Char"/>
    <w:link w:val="EditorsNote"/>
    <w:rPr>
      <w:color w:val="FF0000"/>
      <w:lang w:val="en-GB" w:eastAsia="en-US" w:bidi="ar-SA"/>
    </w:rPr>
  </w:style>
  <w:style w:type="paragraph" w:styleId="TH" w:customStyle="1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styleId="THChar" w:customStyle="1">
    <w:name w:val="TH Char"/>
    <w:link w:val="TH"/>
    <w:qFormat/>
    <w:rPr>
      <w:rFonts w:ascii="Arial" w:hAnsi="Arial"/>
      <w:b/>
      <w:lang w:val="en-GB" w:eastAsia="en-US"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/>
    </w:rPr>
  </w:style>
  <w:style w:type="paragraph" w:styleId="TF" w:customStyle="1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styleId="TFChar" w:customStyle="1">
    <w:name w:val="TF Char"/>
    <w:link w:val="TF"/>
    <w:rPr>
      <w:rFonts w:ascii="Arial" w:hAnsi="Arial"/>
      <w:b/>
      <w:lang w:val="en-GB"/>
    </w:r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B2" w:customStyle="1">
    <w:name w:val="B2"/>
    <w:basedOn w:val="List2"/>
    <w:link w:val="B2Char"/>
  </w:style>
  <w:style w:type="paragraph" w:styleId="B3" w:customStyle="1">
    <w:name w:val="B3"/>
    <w:basedOn w:val="List3"/>
    <w:link w:val="B3Car"/>
  </w:style>
  <w:style w:type="character" w:styleId="B3Car" w:customStyle="1">
    <w:name w:val="B3 Car"/>
    <w:link w:val="B3"/>
    <w:rPr>
      <w:lang w:val="en-GB" w:eastAsia="en-US"/>
    </w:rPr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INDENT1" w:customStyle="1">
    <w:name w:val="INDENT1"/>
    <w:basedOn w:val="Normal"/>
    <w:pPr>
      <w:ind w:left="851"/>
    </w:pPr>
  </w:style>
  <w:style w:type="paragraph" w:styleId="INDENT2" w:customStyle="1">
    <w:name w:val="INDENT2"/>
    <w:basedOn w:val="Normal"/>
    <w:pPr>
      <w:ind w:left="1135" w:hanging="284"/>
    </w:pPr>
  </w:style>
  <w:style w:type="paragraph" w:styleId="INDENT3" w:customStyle="1">
    <w:name w:val="INDENT3"/>
    <w:basedOn w:val="Normal"/>
    <w:pPr>
      <w:ind w:left="1701" w:hanging="567"/>
    </w:pPr>
  </w:style>
  <w:style w:type="paragraph" w:styleId="FigureTitle" w:customStyle="1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styleId="RecCCITT" w:customStyle="1">
    <w:name w:val="Rec_CCITT_#"/>
    <w:basedOn w:val="Normal"/>
    <w:pPr>
      <w:keepNext/>
      <w:keepLines/>
    </w:pPr>
    <w:rPr>
      <w:b/>
    </w:rPr>
  </w:style>
  <w:style w:type="paragraph" w:styleId="enumlev2" w:customStyle="1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ouvRecTitle" w:customStyle="1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TAJ" w:customStyle="1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BodyTextChar" w:customStyle="1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styleId="Guidance" w:customStyle="1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harChar1CharChar" w:customStyle="1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eastAsia="zh-CN"/>
    </w:rPr>
  </w:style>
  <w:style w:type="paragraph" w:styleId="CharCharCharCharCharChar1" w:customStyle="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eastAsia="zh-CN"/>
    </w:rPr>
  </w:style>
  <w:style w:type="paragraph" w:styleId="CharCharCharChar" w:customStyle="1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eastAsia="zh-CN"/>
    </w:rPr>
  </w:style>
  <w:style w:type="character" w:styleId="NOChar" w:customStyle="1">
    <w:name w:val="NO Char"/>
    <w:rPr>
      <w:color w:val="000000"/>
      <w:lang w:val="en-GB" w:eastAsia="ja-JP" w:bidi="ar-SA"/>
    </w:rPr>
  </w:style>
  <w:style w:type="paragraph" w:styleId="ZC" w:customStyle="1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styleId="ZK" w:customStyle="1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styleId="HO" w:customStyle="1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HE" w:customStyle="1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P" w:customStyle="1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ColorfulShading-Accent11" w:customStyle="1">
    <w:name w:val="Colorful Shading - Accent 11"/>
    <w:hidden/>
    <w:rPr>
      <w:lang w:val="en-GB"/>
    </w:rPr>
  </w:style>
  <w:style w:type="paragraph" w:styleId="CharChar1CharCharCharCharCharCharCharCharCharChar" w:customStyle="1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eastAsia="zh-CN"/>
    </w:rPr>
  </w:style>
  <w:style w:type="character" w:styleId="msoins0" w:customStyle="1">
    <w:name w:val="msoins"/>
    <w:basedOn w:val="DefaultParagraphFont"/>
  </w:style>
  <w:style w:type="paragraph" w:styleId="CharCharCharCharCharChar10" w:customStyle="1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styleId="DefaultParagraphFontParaCharCharChar" w:customStyle="1">
    <w:name w:val="Default Paragraph Font Para Char Char Char"/>
    <w:basedOn w:val="Normal"/>
    <w:semiHidden/>
    <w:pPr>
      <w:spacing w:after="160" w:line="240" w:lineRule="exact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styleId="EditorsNoteCharChar" w:customStyle="1">
    <w:name w:val="Editor's Note Char Char"/>
    <w:rPr>
      <w:color w:val="FF0000"/>
      <w:lang w:val="en-GB" w:eastAsia="en-US" w:bidi="ar-SA"/>
    </w:rPr>
  </w:style>
  <w:style w:type="character" w:styleId="EXChar" w:customStyle="1">
    <w:name w:val="EX Char"/>
    <w:link w:val="EX"/>
    <w:locked/>
    <w:rsid w:val="001861A4"/>
    <w:rPr>
      <w:lang w:val="en-GB"/>
    </w:rPr>
  </w:style>
  <w:style w:type="character" w:styleId="TALChar" w:customStyle="1">
    <w:name w:val="TAL Char"/>
    <w:link w:val="TAL"/>
    <w:rsid w:val="00B03095"/>
    <w:rPr>
      <w:rFonts w:ascii="Arial" w:hAnsi="Arial"/>
      <w:sz w:val="18"/>
      <w:lang w:val="en-GB"/>
    </w:rPr>
  </w:style>
  <w:style w:type="character" w:styleId="TAHCar" w:customStyle="1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styleId="NoList1" w:customStyle="1">
    <w:name w:val="No List1"/>
    <w:next w:val="NoList"/>
    <w:uiPriority w:val="99"/>
    <w:semiHidden/>
    <w:unhideWhenUsed/>
    <w:rsid w:val="005D4111"/>
  </w:style>
  <w:style w:type="character" w:styleId="Heading9Char" w:customStyle="1">
    <w:name w:val="Heading 9 Char"/>
    <w:link w:val="Heading9"/>
    <w:rsid w:val="005D4111"/>
    <w:rPr>
      <w:rFonts w:ascii="Arial" w:hAnsi="Arial"/>
      <w:sz w:val="36"/>
      <w:lang w:val="en-GB"/>
    </w:rPr>
  </w:style>
  <w:style w:type="character" w:styleId="BalloonTextChar" w:customStyle="1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styleId="CRCoverPage" w:customStyle="1">
    <w:name w:val="CR Cover Page"/>
    <w:rsid w:val="005D4111"/>
    <w:pPr>
      <w:spacing w:after="120"/>
    </w:pPr>
    <w:rPr>
      <w:rFonts w:ascii="Arial" w:hAnsi="Arial" w:eastAsia="SimSun"/>
      <w:lang w:val="en-GB"/>
    </w:rPr>
  </w:style>
  <w:style w:type="numbering" w:styleId="1" w:customStyle="1">
    <w:name w:val="无列表1"/>
    <w:next w:val="NoList"/>
    <w:uiPriority w:val="99"/>
    <w:semiHidden/>
    <w:unhideWhenUsed/>
    <w:rsid w:val="005D4111"/>
  </w:style>
  <w:style w:type="character" w:styleId="CommentTextChar" w:customStyle="1">
    <w:name w:val="Comment Text Char"/>
    <w:link w:val="CommentText"/>
    <w:uiPriority w:val="99"/>
    <w:rsid w:val="005D4111"/>
    <w:rPr>
      <w:lang w:val="en-GB"/>
    </w:rPr>
  </w:style>
  <w:style w:type="character" w:styleId="CommentSubjectChar" w:customStyle="1">
    <w:name w:val="Comment Subject Char"/>
    <w:link w:val="CommentSubject"/>
    <w:rsid w:val="005D4111"/>
    <w:rPr>
      <w:b/>
      <w:bCs/>
      <w:lang w:val="en-GB"/>
    </w:rPr>
  </w:style>
  <w:style w:type="paragraph" w:styleId="CharChar1CharCharCharCharCharCharCharCharCharChar0" w:customStyle="1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eastAsia="zh-CN"/>
    </w:rPr>
  </w:style>
  <w:style w:type="paragraph" w:styleId="CharCharCharCharCharChar11" w:customStyle="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eastAsia="zh-CN"/>
    </w:rPr>
  </w:style>
  <w:style w:type="character" w:styleId="B2Char" w:customStyle="1">
    <w:name w:val="B2 Char"/>
    <w:link w:val="B2"/>
    <w:rsid w:val="005D4111"/>
    <w:rPr>
      <w:lang w:val="en-GB"/>
    </w:rPr>
  </w:style>
  <w:style w:type="character" w:styleId="TACChar" w:customStyle="1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styleId="Style1" w:customStyle="1">
    <w:name w:val="Style1"/>
    <w:basedOn w:val="Heading2"/>
    <w:link w:val="Style1Char"/>
    <w:qFormat/>
    <w:rsid w:val="001879D6"/>
    <w:pPr>
      <w:pBdr>
        <w:top w:val="single" w:color="FF0000" w:sz="8" w:space="1"/>
        <w:left w:val="single" w:color="FF0000" w:sz="8" w:space="4"/>
        <w:bottom w:val="single" w:color="FF0000" w:sz="8" w:space="1"/>
        <w:right w:val="single" w:color="FF0000" w:sz="8" w:space="4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styleId="Style1Char" w:customStyle="1">
    <w:name w:val="Style1 Char"/>
    <w:link w:val="Style1"/>
    <w:rsid w:val="001879D6"/>
    <w:rPr>
      <w:rFonts w:ascii="Arial" w:hAnsi="Arial" w:eastAsia="Times New Roman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5AIRPNAIUNRU-2028481721-10683</_dlc_DocId>
    <_dlc_DocIdUrl xmlns="71c5aaf6-e6ce-465b-b873-5148d2a4c105">
      <Url>https://nokia.sharepoint.com/sites/c5g/e2earch/_layouts/15/DocIdRedir.aspx?ID=5AIRPNAIUNRU-2028481721-10683</Url>
      <Description>5AIRPNAIUNRU-2028481721-10683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345ED0-1545-42C2-A8DD-9B3CA835F42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139C7B6C-AC75-487E-A813-A17823FA9DB4}"/>
</file>

<file path=customXml/itemProps3.xml><?xml version="1.0" encoding="utf-8"?>
<ds:datastoreItem xmlns:ds="http://schemas.openxmlformats.org/officeDocument/2006/customXml" ds:itemID="{93F45A0C-E413-4802-9EEB-1E4BD75EF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EB99FD-871B-4D05-8781-0D98AD4CF0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99C2E45-B4A6-4C5D-8B9B-4B5918C56193}"/>
</file>

<file path=customXml/itemProps6.xml><?xml version="1.0" encoding="utf-8"?>
<ds:datastoreItem xmlns:ds="http://schemas.openxmlformats.org/officeDocument/2006/customXml" ds:itemID="{65CCC8D6-44CA-4F7A-93E1-FA54F2A53E6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ETSI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TR 23.730</dc:title>
  <dc:subject>Study on extended architecture support for Cellular Internet of Things (Release 14)</dc:subject>
  <dc:creator>MCC Support</dc:creator>
  <keywords>3GPP, Architecture, Cellular, Internet, IoT</keywords>
  <lastModifiedBy>Tezcan Cogalan (Nokia)</lastModifiedBy>
  <revision>4</revision>
  <dcterms:created xsi:type="dcterms:W3CDTF">2024-01-11T17:08:00.0000000Z</dcterms:created>
  <dcterms:modified xsi:type="dcterms:W3CDTF">2024-01-12T17:29:57.7788034Z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IconOverlay">
    <vt:lpwstr/>
  </property>
  <property fmtid="{D5CDD505-2E9C-101B-9397-08002B2CF9AE}" pid="16" name="ContentTypeId">
    <vt:lpwstr>0x010100B82721952339BD4AA67475AA1B500C36</vt:lpwstr>
  </property>
  <property fmtid="{D5CDD505-2E9C-101B-9397-08002B2CF9AE}" pid="17" name="MediaServiceImageTags">
    <vt:lpwstr/>
  </property>
  <property fmtid="{D5CDD505-2E9C-101B-9397-08002B2CF9AE}" pid="18" name="_dlc_DocIdItemGuid">
    <vt:lpwstr>fba8f875-28f7-4b8a-a236-eb9e6cd33d54</vt:lpwstr>
  </property>
</Properties>
</file>